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65A78" w14:textId="77777777" w:rsidR="00E47068" w:rsidRDefault="00A5237C" w:rsidP="00C009D8">
      <w:pPr>
        <w:pStyle w:val="NoSpacing"/>
      </w:pPr>
      <w:r>
        <w:rPr>
          <w:u w:val="single"/>
        </w:rPr>
        <w:t>John MARTYN</w:t>
      </w:r>
      <w:r>
        <w:t xml:space="preserve">      (fl.1467-72)</w:t>
      </w:r>
    </w:p>
    <w:p w14:paraId="5AC984BC" w14:textId="77777777" w:rsidR="00A5237C" w:rsidRDefault="00A5237C" w:rsidP="00C009D8">
      <w:pPr>
        <w:pStyle w:val="NoSpacing"/>
      </w:pPr>
      <w:r>
        <w:t>Serjeant-at-arms.</w:t>
      </w:r>
    </w:p>
    <w:p w14:paraId="7FF603A6" w14:textId="77777777" w:rsidR="00A5237C" w:rsidRDefault="00A5237C" w:rsidP="00C009D8">
      <w:pPr>
        <w:pStyle w:val="NoSpacing"/>
      </w:pPr>
    </w:p>
    <w:p w14:paraId="1BF6F1F7" w14:textId="77777777" w:rsidR="00A5237C" w:rsidRDefault="00A5237C" w:rsidP="00C009D8">
      <w:pPr>
        <w:pStyle w:val="NoSpacing"/>
      </w:pPr>
    </w:p>
    <w:p w14:paraId="701E262C" w14:textId="0CBBB794" w:rsidR="000173F5" w:rsidRDefault="000173F5" w:rsidP="00C009D8">
      <w:pPr>
        <w:pStyle w:val="NoSpacing"/>
      </w:pPr>
      <w:r>
        <w:rPr>
          <w:lang w:val="en-US"/>
        </w:rPr>
        <w:t xml:space="preserve">  </w:t>
      </w:r>
      <w:r>
        <w:rPr>
          <w:lang w:val="en-US"/>
        </w:rPr>
        <w:t>8 Mar.1464</w:t>
      </w:r>
      <w:r>
        <w:rPr>
          <w:lang w:val="en-US"/>
        </w:rPr>
        <w:tab/>
        <w:t>He was appointed Serjeant-at-arms.     (C.P.R. 1461-67 p.361)</w:t>
      </w:r>
    </w:p>
    <w:p w14:paraId="6BAD518B" w14:textId="77777777" w:rsidR="00A5237C" w:rsidRDefault="00A5237C" w:rsidP="00C009D8">
      <w:pPr>
        <w:pStyle w:val="NoSpacing"/>
      </w:pPr>
      <w:r>
        <w:t>12 May1466</w:t>
      </w:r>
      <w:r>
        <w:tab/>
        <w:t>The Treasurer and the Chamberlains were ordered to pay him 12d a day</w:t>
      </w:r>
    </w:p>
    <w:p w14:paraId="731E1FE7" w14:textId="77777777" w:rsidR="00A5237C" w:rsidRDefault="00A5237C" w:rsidP="00C009D8">
      <w:pPr>
        <w:pStyle w:val="NoSpacing"/>
      </w:pPr>
      <w:r>
        <w:tab/>
      </w:r>
      <w:r>
        <w:tab/>
        <w:t>with arrears since 2 April last.  (C.C.R. 1461-8 p.346)</w:t>
      </w:r>
    </w:p>
    <w:p w14:paraId="65BADC06" w14:textId="77777777" w:rsidR="00A5237C" w:rsidRDefault="00A5237C" w:rsidP="00C009D8">
      <w:pPr>
        <w:pStyle w:val="NoSpacing"/>
      </w:pPr>
      <w:r>
        <w:t>28 Jun.</w:t>
      </w:r>
      <w:r>
        <w:tab/>
        <w:t>1467</w:t>
      </w:r>
      <w:r>
        <w:tab/>
        <w:t>He was commissioned to arrest those who attacked a Genoese ship off</w:t>
      </w:r>
    </w:p>
    <w:p w14:paraId="4C97BCCD" w14:textId="77777777" w:rsidR="00A5237C" w:rsidRDefault="00A5237C" w:rsidP="00C009D8">
      <w:pPr>
        <w:pStyle w:val="NoSpacing"/>
      </w:pPr>
      <w:r>
        <w:tab/>
      </w:r>
      <w:r>
        <w:tab/>
        <w:t>Thanet and stole it and its load of 130 bales of wool.</w:t>
      </w:r>
    </w:p>
    <w:p w14:paraId="7432F084" w14:textId="77777777" w:rsidR="00A5237C" w:rsidRDefault="00A5237C" w:rsidP="00C009D8">
      <w:pPr>
        <w:pStyle w:val="NoSpacing"/>
      </w:pPr>
      <w:r>
        <w:tab/>
      </w:r>
      <w:r>
        <w:tab/>
        <w:t>(C.P.R. 1467-77 p.28)</w:t>
      </w:r>
    </w:p>
    <w:p w14:paraId="6141F54E" w14:textId="77777777" w:rsidR="00A5237C" w:rsidRDefault="00A5237C" w:rsidP="00C009D8">
      <w:pPr>
        <w:pStyle w:val="NoSpacing"/>
      </w:pPr>
      <w:r>
        <w:t>15 Jun.1468</w:t>
      </w:r>
      <w:r>
        <w:tab/>
        <w:t>He was one of those who were commissioned to arrest men in Dorset.</w:t>
      </w:r>
    </w:p>
    <w:p w14:paraId="3A6CAD31" w14:textId="77777777" w:rsidR="00A5237C" w:rsidRDefault="00A5237C" w:rsidP="00C009D8">
      <w:pPr>
        <w:pStyle w:val="NoSpacing"/>
      </w:pPr>
      <w:r>
        <w:tab/>
      </w:r>
      <w:r>
        <w:tab/>
        <w:t>(ibid. pp.101-2)</w:t>
      </w:r>
    </w:p>
    <w:p w14:paraId="763D144D" w14:textId="77777777" w:rsidR="00A5237C" w:rsidRDefault="00A5237C" w:rsidP="00C009D8">
      <w:pPr>
        <w:pStyle w:val="NoSpacing"/>
      </w:pPr>
      <w:r>
        <w:t>30 Jun.</w:t>
      </w:r>
      <w:r>
        <w:tab/>
        <w:t>1470</w:t>
      </w:r>
      <w:r>
        <w:tab/>
        <w:t>He and the Sheriff of Hertfordshire were commissioned to arrest several</w:t>
      </w:r>
    </w:p>
    <w:p w14:paraId="2040D692" w14:textId="77777777" w:rsidR="00A5237C" w:rsidRDefault="00A5237C" w:rsidP="00C009D8">
      <w:pPr>
        <w:pStyle w:val="NoSpacing"/>
      </w:pPr>
      <w:r>
        <w:tab/>
      </w:r>
      <w:r>
        <w:tab/>
        <w:t>people of the county,  (ibid.p.286)</w:t>
      </w:r>
    </w:p>
    <w:p w14:paraId="7274579B" w14:textId="77777777" w:rsidR="00A5237C" w:rsidRDefault="00A5237C" w:rsidP="00C009D8">
      <w:pPr>
        <w:pStyle w:val="NoSpacing"/>
      </w:pPr>
      <w:r>
        <w:t>11 Sep.1472</w:t>
      </w:r>
      <w:r>
        <w:tab/>
        <w:t>He, William Holbeck(q.v.), Thomas Nelson(q.v.) and Thomas</w:t>
      </w:r>
    </w:p>
    <w:p w14:paraId="7451DAD4" w14:textId="77777777" w:rsidR="00A5237C" w:rsidRDefault="00A5237C" w:rsidP="00C009D8">
      <w:pPr>
        <w:pStyle w:val="NoSpacing"/>
      </w:pPr>
      <w:r>
        <w:tab/>
      </w:r>
      <w:r>
        <w:tab/>
        <w:t>Wrangwysshe(q.v.) were commissioned to arrest some former monks of the</w:t>
      </w:r>
    </w:p>
    <w:p w14:paraId="0344EB3C" w14:textId="77777777" w:rsidR="00A5237C" w:rsidRDefault="00A5237C" w:rsidP="00C009D8">
      <w:pPr>
        <w:pStyle w:val="NoSpacing"/>
      </w:pPr>
      <w:r>
        <w:tab/>
      </w:r>
      <w:r>
        <w:tab/>
        <w:t>Monastery of Holy Trinity who had entered the monastery and its lands and</w:t>
      </w:r>
    </w:p>
    <w:p w14:paraId="060105C9" w14:textId="77777777" w:rsidR="00A5237C" w:rsidRDefault="00A5237C" w:rsidP="00C009D8">
      <w:pPr>
        <w:pStyle w:val="NoSpacing"/>
      </w:pPr>
      <w:r>
        <w:tab/>
      </w:r>
      <w:r>
        <w:tab/>
        <w:t>threatened the monks.  (ibid,p.355)</w:t>
      </w:r>
    </w:p>
    <w:p w14:paraId="7047B135" w14:textId="77777777" w:rsidR="00A5237C" w:rsidRDefault="00A5237C" w:rsidP="00C009D8">
      <w:pPr>
        <w:pStyle w:val="NoSpacing"/>
      </w:pPr>
    </w:p>
    <w:p w14:paraId="09663024" w14:textId="77777777" w:rsidR="00A5237C" w:rsidRDefault="00A5237C" w:rsidP="00C009D8">
      <w:pPr>
        <w:pStyle w:val="NoSpacing"/>
      </w:pPr>
    </w:p>
    <w:p w14:paraId="30517D04" w14:textId="77777777" w:rsidR="00A5237C" w:rsidRDefault="00A5237C" w:rsidP="00C009D8">
      <w:pPr>
        <w:pStyle w:val="NoSpacing"/>
      </w:pPr>
      <w:r>
        <w:t>23 September 2015</w:t>
      </w:r>
    </w:p>
    <w:p w14:paraId="40DF5CA1" w14:textId="2D8856BE" w:rsidR="000173F5" w:rsidRPr="00A5237C" w:rsidRDefault="000173F5" w:rsidP="00C009D8">
      <w:pPr>
        <w:pStyle w:val="NoSpacing"/>
      </w:pPr>
      <w:r>
        <w:t xml:space="preserve">  1 June 2026</w:t>
      </w:r>
    </w:p>
    <w:sectPr w:rsidR="000173F5" w:rsidRPr="00A523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33C3F" w14:textId="77777777" w:rsidR="00690A71" w:rsidRDefault="00690A71" w:rsidP="00920DE3">
      <w:pPr>
        <w:spacing w:after="0" w:line="240" w:lineRule="auto"/>
      </w:pPr>
      <w:r>
        <w:separator/>
      </w:r>
    </w:p>
  </w:endnote>
  <w:endnote w:type="continuationSeparator" w:id="0">
    <w:p w14:paraId="7826D060" w14:textId="77777777" w:rsidR="00690A71" w:rsidRDefault="00690A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FCC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CB457" w14:textId="77777777" w:rsidR="00C009D8" w:rsidRPr="00C009D8" w:rsidRDefault="00C009D8">
    <w:pPr>
      <w:pStyle w:val="Footer"/>
    </w:pPr>
    <w:r>
      <w:t>Copyright I.S.Rogers 9 August 2013</w:t>
    </w:r>
  </w:p>
  <w:p w14:paraId="717F3CB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A9CE5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59C48" w14:textId="77777777" w:rsidR="00690A71" w:rsidRDefault="00690A71" w:rsidP="00920DE3">
      <w:pPr>
        <w:spacing w:after="0" w:line="240" w:lineRule="auto"/>
      </w:pPr>
      <w:r>
        <w:separator/>
      </w:r>
    </w:p>
  </w:footnote>
  <w:footnote w:type="continuationSeparator" w:id="0">
    <w:p w14:paraId="01011467" w14:textId="77777777" w:rsidR="00690A71" w:rsidRDefault="00690A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8C2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59E0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BA91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237C"/>
    <w:rsid w:val="000173F5"/>
    <w:rsid w:val="00120749"/>
    <w:rsid w:val="00624CAE"/>
    <w:rsid w:val="00690A71"/>
    <w:rsid w:val="00920DE3"/>
    <w:rsid w:val="00A5237C"/>
    <w:rsid w:val="00C009D8"/>
    <w:rsid w:val="00C67B0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4260E"/>
  <w15:docId w15:val="{D3269276-91E3-452A-9534-4A59AB4E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2015-09-23T08:53:00Z</dcterms:created>
  <dcterms:modified xsi:type="dcterms:W3CDTF">2026-06-01T09:50:00Z</dcterms:modified>
</cp:coreProperties>
</file>